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9A7D" w14:textId="77777777" w:rsidR="006B2F86" w:rsidRDefault="003728D4" w:rsidP="00E71FC3">
      <w:pPr>
        <w:pStyle w:val="NoSpacing"/>
      </w:pPr>
      <w:r>
        <w:rPr>
          <w:u w:val="single"/>
        </w:rPr>
        <w:t>James RUSSELL</w:t>
      </w:r>
      <w:r>
        <w:t xml:space="preserve">      (fl.1435)</w:t>
      </w:r>
    </w:p>
    <w:p w14:paraId="3D3E587F" w14:textId="77777777" w:rsidR="003728D4" w:rsidRDefault="003728D4" w:rsidP="00E71FC3">
      <w:pPr>
        <w:pStyle w:val="NoSpacing"/>
      </w:pPr>
    </w:p>
    <w:p w14:paraId="1BD5C4A0" w14:textId="41D060DD" w:rsidR="003728D4" w:rsidRDefault="003728D4" w:rsidP="00E71FC3">
      <w:pPr>
        <w:pStyle w:val="NoSpacing"/>
      </w:pPr>
    </w:p>
    <w:p w14:paraId="738598F9" w14:textId="77777777" w:rsidR="00BD4D4F" w:rsidRDefault="00BD4D4F" w:rsidP="00BD4D4F">
      <w:pPr>
        <w:pStyle w:val="NoSpacing"/>
      </w:pPr>
      <w:r>
        <w:t>20 Apr.1435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Royston,</w:t>
      </w:r>
    </w:p>
    <w:p w14:paraId="674A7420" w14:textId="77777777" w:rsidR="00BD4D4F" w:rsidRDefault="00BD4D4F" w:rsidP="00BD4D4F">
      <w:pPr>
        <w:pStyle w:val="NoSpacing"/>
      </w:pPr>
      <w:r>
        <w:tab/>
      </w:r>
      <w:r>
        <w:tab/>
        <w:t>Cambridgeshire, into lands of the late Richard Fox(q.v.).</w:t>
      </w:r>
    </w:p>
    <w:p w14:paraId="7220E888" w14:textId="1DEFACC5" w:rsidR="00BD4D4F" w:rsidRDefault="00BD4D4F" w:rsidP="00E71FC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24-320)</w:t>
      </w:r>
    </w:p>
    <w:p w14:paraId="72E4E259" w14:textId="77777777" w:rsidR="003728D4" w:rsidRDefault="003728D4" w:rsidP="00E71FC3">
      <w:pPr>
        <w:pStyle w:val="NoSpacing"/>
      </w:pPr>
      <w:r>
        <w:t>30 Jun.1435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</w:t>
      </w:r>
      <w:proofErr w:type="spellStart"/>
      <w:r>
        <w:t>Roston</w:t>
      </w:r>
      <w:proofErr w:type="spellEnd"/>
      <w:r>
        <w:t>,</w:t>
      </w:r>
    </w:p>
    <w:p w14:paraId="51CC6153" w14:textId="77777777" w:rsidR="003728D4" w:rsidRDefault="003728D4" w:rsidP="00E71FC3">
      <w:pPr>
        <w:pStyle w:val="NoSpacing"/>
      </w:pPr>
      <w:r>
        <w:tab/>
      </w:r>
      <w:r>
        <w:tab/>
        <w:t>Cambridgeshire, into lands of the late Sir Walter de la Pole(q.v.).</w:t>
      </w:r>
    </w:p>
    <w:p w14:paraId="28BE83B2" w14:textId="77777777" w:rsidR="003728D4" w:rsidRDefault="003728D4" w:rsidP="00E71FC3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24-212)</w:t>
      </w:r>
    </w:p>
    <w:p w14:paraId="2FCF15A3" w14:textId="77777777" w:rsidR="003728D4" w:rsidRDefault="003728D4" w:rsidP="00E71FC3">
      <w:pPr>
        <w:pStyle w:val="NoSpacing"/>
      </w:pPr>
    </w:p>
    <w:p w14:paraId="367DDD1E" w14:textId="77777777" w:rsidR="003728D4" w:rsidRDefault="003728D4" w:rsidP="00E71FC3">
      <w:pPr>
        <w:pStyle w:val="NoSpacing"/>
      </w:pPr>
    </w:p>
    <w:p w14:paraId="159885A4" w14:textId="0EC3D078" w:rsidR="003728D4" w:rsidRDefault="003728D4" w:rsidP="00E71FC3">
      <w:pPr>
        <w:pStyle w:val="NoSpacing"/>
      </w:pPr>
      <w:r>
        <w:t>18 June 2017</w:t>
      </w:r>
    </w:p>
    <w:p w14:paraId="09214957" w14:textId="1CBD3DCD" w:rsidR="00BD4D4F" w:rsidRDefault="00BD4D4F" w:rsidP="00E71FC3">
      <w:pPr>
        <w:pStyle w:val="NoSpacing"/>
      </w:pPr>
      <w:r>
        <w:t>31 October 2019</w:t>
      </w:r>
      <w:bookmarkStart w:id="0" w:name="_GoBack"/>
      <w:bookmarkEnd w:id="0"/>
    </w:p>
    <w:p w14:paraId="174BB1D5" w14:textId="77777777" w:rsidR="003728D4" w:rsidRPr="003728D4" w:rsidRDefault="003728D4" w:rsidP="00E71FC3">
      <w:pPr>
        <w:pStyle w:val="NoSpacing"/>
      </w:pPr>
    </w:p>
    <w:sectPr w:rsidR="003728D4" w:rsidRPr="003728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E9C9" w14:textId="77777777" w:rsidR="003728D4" w:rsidRDefault="003728D4" w:rsidP="00E71FC3">
      <w:pPr>
        <w:spacing w:after="0" w:line="240" w:lineRule="auto"/>
      </w:pPr>
      <w:r>
        <w:separator/>
      </w:r>
    </w:p>
  </w:endnote>
  <w:endnote w:type="continuationSeparator" w:id="0">
    <w:p w14:paraId="3920561A" w14:textId="77777777" w:rsidR="003728D4" w:rsidRDefault="003728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4A7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1F645" w14:textId="77777777" w:rsidR="003728D4" w:rsidRDefault="003728D4" w:rsidP="00E71FC3">
      <w:pPr>
        <w:spacing w:after="0" w:line="240" w:lineRule="auto"/>
      </w:pPr>
      <w:r>
        <w:separator/>
      </w:r>
    </w:p>
  </w:footnote>
  <w:footnote w:type="continuationSeparator" w:id="0">
    <w:p w14:paraId="4387E9A0" w14:textId="77777777" w:rsidR="003728D4" w:rsidRDefault="003728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D4"/>
    <w:rsid w:val="001A7C09"/>
    <w:rsid w:val="003728D4"/>
    <w:rsid w:val="00577BD5"/>
    <w:rsid w:val="00656CBA"/>
    <w:rsid w:val="006A1F77"/>
    <w:rsid w:val="00733BE7"/>
    <w:rsid w:val="00AB52E8"/>
    <w:rsid w:val="00B16D3F"/>
    <w:rsid w:val="00BB41AC"/>
    <w:rsid w:val="00BD4D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6A97"/>
  <w15:chartTrackingRefBased/>
  <w15:docId w15:val="{EAB2FF0B-886D-4A1A-A0CB-F2AB86CF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2017-06-18T20:47:00Z</dcterms:created>
  <dcterms:modified xsi:type="dcterms:W3CDTF">2019-10-31T11:01:00Z</dcterms:modified>
</cp:coreProperties>
</file>